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7B4E96" w:rsidRPr="007B4E96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7B4E96" w:rsidRPr="007B4E96" w:rsidRDefault="007B4E96" w:rsidP="007B4E9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E96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proofErr w:type="spellStart"/>
            <w:r w:rsidRPr="007B4E96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Σύρριγγες</w:t>
            </w:r>
            <w:proofErr w:type="spellEnd"/>
            <w:r w:rsidRPr="007B4E96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πλαστικές 10 </w:t>
            </w:r>
            <w:r w:rsidRPr="007B4E96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GB"/>
              </w:rPr>
              <w:t>ml</w:t>
            </w:r>
            <w:r w:rsidRPr="007B4E96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αποστειρωμένες 100 </w:t>
            </w:r>
            <w:proofErr w:type="spellStart"/>
            <w:r w:rsidRPr="007B4E96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τεμ</w:t>
            </w:r>
            <w:proofErr w:type="spellEnd"/>
            <w:r w:rsidRPr="007B4E96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/πακέτο</w:t>
            </w:r>
          </w:p>
        </w:tc>
      </w:tr>
      <w:tr w:rsidR="007B4E96" w:rsidRPr="007B4E96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7B4E96" w:rsidRPr="007B4E96" w:rsidRDefault="007B4E96" w:rsidP="007B4E9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E9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7B4E96" w:rsidRPr="007B4E96" w:rsidRDefault="007B4E96" w:rsidP="007B4E9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E9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7B4E96" w:rsidRPr="007B4E96" w:rsidRDefault="007B4E96" w:rsidP="007B4E9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E9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7B4E96" w:rsidRPr="007B4E96" w:rsidRDefault="007B4E96" w:rsidP="007B4E9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E9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7B4E96" w:rsidRPr="007B4E96" w:rsidRDefault="007B4E96" w:rsidP="007B4E9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E9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7B4E96" w:rsidRPr="007B4E96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B4E96" w:rsidRPr="007B4E96" w:rsidRDefault="007B4E96" w:rsidP="007B4E9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E9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B4E96" w:rsidRPr="007B4E96" w:rsidRDefault="007B4E96" w:rsidP="007B4E9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E9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B4E96" w:rsidRPr="007B4E96" w:rsidRDefault="007B4E96" w:rsidP="007B4E9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E9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B4E96" w:rsidRPr="007B4E96" w:rsidRDefault="007B4E96" w:rsidP="007B4E9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E9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B4E96" w:rsidRPr="007B4E96" w:rsidRDefault="007B4E96" w:rsidP="007B4E9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E9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7B4E96" w:rsidRPr="007B4E96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B4E96" w:rsidRPr="007B4E96" w:rsidRDefault="007B4E96" w:rsidP="007B4E9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B4E96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B4E96" w:rsidRPr="007B4E96" w:rsidRDefault="007B4E96" w:rsidP="007B4E9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B4E9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7B4E9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7B4E9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7B4E9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B4E96" w:rsidRPr="007B4E96" w:rsidRDefault="007B4E96" w:rsidP="007B4E9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B4E9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B4E96" w:rsidRPr="007B4E96" w:rsidRDefault="007B4E96" w:rsidP="007B4E9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B4E9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B4E96" w:rsidRPr="007B4E96" w:rsidRDefault="007B4E96" w:rsidP="007B4E96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B4E96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B4E96" w:rsidRPr="007B4E96" w:rsidTr="00A6161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7B4E96" w:rsidRPr="007B4E96" w:rsidRDefault="007B4E96" w:rsidP="007B4E9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E9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vAlign w:val="center"/>
          </w:tcPr>
          <w:p w:rsidR="007B4E96" w:rsidRPr="007B4E96" w:rsidRDefault="007B4E96" w:rsidP="007B4E9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7B4E96">
              <w:rPr>
                <w:rFonts w:ascii="Tahoma" w:hAnsi="Tahoma" w:cs="Tahoma"/>
                <w:color w:val="000000"/>
                <w:sz w:val="18"/>
                <w:szCs w:val="18"/>
              </w:rPr>
              <w:t>Σύρριγγες</w:t>
            </w:r>
            <w:proofErr w:type="spellEnd"/>
            <w:r w:rsidRPr="007B4E9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πλαστικές 10 </w:t>
            </w:r>
            <w:r w:rsidRPr="007B4E96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ml</w:t>
            </w:r>
            <w:r w:rsidRPr="007B4E96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αποστειρωμένες 100 </w:t>
            </w:r>
            <w:proofErr w:type="spellStart"/>
            <w:r w:rsidRPr="007B4E96">
              <w:rPr>
                <w:rFonts w:ascii="Tahoma" w:hAnsi="Tahoma" w:cs="Tahoma"/>
                <w:color w:val="000000"/>
                <w:sz w:val="18"/>
                <w:szCs w:val="18"/>
              </w:rPr>
              <w:t>τεμ</w:t>
            </w:r>
            <w:proofErr w:type="spellEnd"/>
            <w:r w:rsidRPr="007B4E96">
              <w:rPr>
                <w:rFonts w:ascii="Tahoma" w:hAnsi="Tahoma" w:cs="Tahoma"/>
                <w:color w:val="000000"/>
                <w:sz w:val="18"/>
                <w:szCs w:val="18"/>
              </w:rPr>
              <w:t>/πακέτο</w:t>
            </w:r>
          </w:p>
        </w:tc>
        <w:tc>
          <w:tcPr>
            <w:tcW w:w="1080" w:type="dxa"/>
            <w:vAlign w:val="center"/>
            <w:hideMark/>
          </w:tcPr>
          <w:p w:rsidR="007B4E96" w:rsidRPr="007B4E96" w:rsidRDefault="007B4E96" w:rsidP="007B4E9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E9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B4E96" w:rsidRPr="007B4E96" w:rsidRDefault="007B4E96" w:rsidP="007B4E9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E9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B4E96" w:rsidRPr="007B4E96" w:rsidRDefault="007B4E96" w:rsidP="007B4E9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E96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B4E96" w:rsidRPr="007B4E96" w:rsidTr="00A6161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7B4E96" w:rsidRPr="007B4E96" w:rsidRDefault="007B4E96" w:rsidP="007B4E9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B4E96">
              <w:rPr>
                <w:rFonts w:ascii="Tahoma" w:eastAsia="DengXian" w:hAnsi="Tahoma" w:cs="Tahoma"/>
                <w:sz w:val="18"/>
                <w:szCs w:val="18"/>
              </w:rPr>
              <w:t>2</w:t>
            </w:r>
          </w:p>
        </w:tc>
        <w:tc>
          <w:tcPr>
            <w:tcW w:w="3261" w:type="dxa"/>
            <w:vAlign w:val="center"/>
          </w:tcPr>
          <w:p w:rsidR="007B4E96" w:rsidRPr="007B4E96" w:rsidRDefault="007B4E96" w:rsidP="007B4E9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B4E96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7B4E96" w:rsidRPr="007B4E96" w:rsidRDefault="007B4E96" w:rsidP="007B4E9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B4E96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B4E96" w:rsidRPr="007B4E96" w:rsidRDefault="007B4E96" w:rsidP="007B4E9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E96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B4E96" w:rsidRPr="007B4E96" w:rsidRDefault="007B4E96" w:rsidP="007B4E96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B4E96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7B4E96" w:rsidRDefault="00B43CAA" w:rsidP="007B4E96">
      <w:bookmarkStart w:id="0" w:name="_GoBack"/>
      <w:bookmarkEnd w:id="0"/>
    </w:p>
    <w:sectPr w:rsidR="00B43CAA" w:rsidRPr="007B4E9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7B4E96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0</TotalTime>
  <Pages>1</Pages>
  <Words>42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2025-11-24T09:29:00Z</dcterms:created>
  <dcterms:modified xsi:type="dcterms:W3CDTF">2025-11-24T09:29:00Z</dcterms:modified>
</cp:coreProperties>
</file>